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bookmarkStart w:id="0" w:name="_GoBack"/>
      <w:bookmarkEnd w:id="0"/>
      <w:r>
        <w:t>《晴荫蔽日，红墙藏春》生物与医药工程学院25食品本2赵亮</w:t>
      </w:r>
    </w:p>
    <w:p>
      <w:r>
        <w:t>简介：晴空衔碧树，繁叶覆长街。红墙映绿意，单车静候，一隅校园角落温柔且安。</w:t>
      </w:r>
      <w:r>
        <w:drawing>
          <wp:inline distT="0" distB="0" distL="85723" distR="85723">
            <wp:extent cx="5274310" cy="3954186"/>
            <wp:effectExtent l="0" t="0" r="0" b="0"/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310" cy="3954186"/>
                    </a:xfrm>
                    <a:prstGeom prst="rect"/>
                    <a:noFill/>
                    <a:ln w="12700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roid San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Luxi Sans">
    <w:altName w:val="Droid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等线" w:eastAsia="宋体" w:cs="Arial" w:hAnsi="等线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5">
    <w:name w:val="样式1"/>
    <w:basedOn w:val="0"/>
  </w:style>
  <w:style w:type="paragraph" w:customStyle="1" w:styleId="16">
    <w:name w:val="样式2"/>
    <w:basedOn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g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Office</Application>
  <Pages>1</Pages>
  <Words>64</Words>
  <Characters>65</Characters>
  <Lines>3</Lines>
  <Paragraphs>2</Paragraphs>
  <CharactersWithSpaces>65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Li Xiongmei</dc:creator>
  <cp:lastModifiedBy>手机用户</cp:lastModifiedBy>
  <cp:revision>1</cp:revision>
  <dcterms:created xsi:type="dcterms:W3CDTF">2022-12-07T08:34:00Z</dcterms:created>
  <dcterms:modified xsi:type="dcterms:W3CDTF">2026-04-25T13:29:34Z</dcterms:modified>
</cp:coreProperties>
</file>